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8B2" w:rsidRPr="00CA7C3D" w:rsidRDefault="008E18B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E18B2" w:rsidRPr="00CA7C3D" w:rsidRDefault="008E18B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E18B2" w:rsidRPr="00CA7C3D" w:rsidRDefault="008E18B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E18B2" w:rsidRPr="00CA7C3D" w:rsidRDefault="008E18B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E18B2" w:rsidRPr="00CA7C3D" w:rsidRDefault="008E18B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12.08.2021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217</w:t>
      </w:r>
    </w:p>
    <w:p w:rsidR="008E18B2" w:rsidRPr="00CA7C3D" w:rsidRDefault="008E18B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E18B2" w:rsidRDefault="008E18B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8E18B2" w:rsidRPr="00CA7C3D" w:rsidRDefault="008E18B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Унечского городского  поселения</w:t>
      </w:r>
    </w:p>
    <w:p w:rsidR="008E18B2" w:rsidRDefault="008E18B2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8E18B2" w:rsidRPr="00FC5F2F" w:rsidRDefault="008E18B2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 </w:t>
      </w:r>
      <w:r w:rsidRPr="006A41BA">
        <w:rPr>
          <w:lang w:eastAsia="ru-RU"/>
        </w:rPr>
        <w:t>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lang w:eastAsia="ru-RU"/>
        </w:rPr>
        <w:t>му</w:t>
      </w:r>
      <w:r w:rsidRPr="006A41BA">
        <w:rPr>
          <w:lang w:eastAsia="ru-RU"/>
        </w:rPr>
        <w:t xml:space="preserve"> образовани</w:t>
      </w:r>
      <w:r>
        <w:rPr>
          <w:lang w:eastAsia="ru-RU"/>
        </w:rPr>
        <w:t>ю</w:t>
      </w:r>
      <w:bookmarkStart w:id="0" w:name="_GoBack"/>
      <w:bookmarkEnd w:id="0"/>
      <w:r w:rsidRPr="006A41BA">
        <w:rPr>
          <w:lang w:eastAsia="ru-RU"/>
        </w:rPr>
        <w:t xml:space="preserve"> «Унечский муниципальный район» от04.10.2019, решением Унечского городского Совета народных депутатов от 03.11.2015г. № 3-74   (в редакции решений от 29.03.2017 № 3-1367, от 05.11.2019 №4-19)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 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8E18B2" w:rsidRDefault="008E18B2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E18B2" w:rsidRPr="00336C1F" w:rsidRDefault="008E18B2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E18B2" w:rsidRDefault="008E18B2" w:rsidP="0059363E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кадастровом плане территории </w:t>
      </w:r>
      <w:r w:rsidRPr="00372FFD">
        <w:rPr>
          <w:lang w:eastAsia="ru-RU"/>
        </w:rPr>
        <w:t>со следующими показателями:</w:t>
      </w:r>
    </w:p>
    <w:p w:rsidR="008E18B2" w:rsidRPr="00372FFD" w:rsidRDefault="008E18B2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9244</w:t>
      </w:r>
      <w:r w:rsidRPr="00372FFD">
        <w:rPr>
          <w:lang w:eastAsia="ru-RU"/>
        </w:rPr>
        <w:t>кв.м.;</w:t>
      </w:r>
    </w:p>
    <w:p w:rsidR="008E18B2" w:rsidRPr="006221CE" w:rsidRDefault="008E18B2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Маяковского</w:t>
      </w:r>
      <w:r w:rsidRPr="006221CE">
        <w:rPr>
          <w:lang w:eastAsia="ru-RU"/>
        </w:rPr>
        <w:t>;</w:t>
      </w:r>
    </w:p>
    <w:p w:rsidR="008E18B2" w:rsidRPr="006221CE" w:rsidRDefault="008E18B2" w:rsidP="00EC3839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8E18B2" w:rsidRDefault="008E18B2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8E18B2" w:rsidRPr="00336C1F" w:rsidRDefault="008E18B2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8E18B2" w:rsidRPr="00336C1F" w:rsidRDefault="008E18B2" w:rsidP="00A92506">
      <w:pPr>
        <w:tabs>
          <w:tab w:val="num" w:pos="709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1настоящего постановления, в соответствии с действующим законодательством.</w:t>
      </w:r>
    </w:p>
    <w:p w:rsidR="008E18B2" w:rsidRPr="00336C1F" w:rsidRDefault="008E18B2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E18B2" w:rsidRPr="0050051F" w:rsidRDefault="008E18B2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50051F">
        <w:rPr>
          <w:lang w:eastAsia="ru-RU"/>
        </w:rPr>
        <w:t>. 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8E18B2" w:rsidRPr="0050051F" w:rsidRDefault="008E18B2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8E18B2" w:rsidRPr="0050051F" w:rsidRDefault="008E18B2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E18B2" w:rsidRDefault="008E18B2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Дуду В.А</w:t>
      </w:r>
      <w:r w:rsidRPr="0050051F">
        <w:rPr>
          <w:lang w:eastAsia="ru-RU"/>
        </w:rPr>
        <w:t>.</w:t>
      </w:r>
    </w:p>
    <w:p w:rsidR="008E18B2" w:rsidRPr="0050051F" w:rsidRDefault="008E18B2" w:rsidP="006A46A1">
      <w:pPr>
        <w:spacing w:line="240" w:lineRule="auto"/>
        <w:jc w:val="both"/>
        <w:rPr>
          <w:lang w:eastAsia="ru-RU"/>
        </w:rPr>
      </w:pPr>
    </w:p>
    <w:p w:rsidR="008E18B2" w:rsidRDefault="008E18B2" w:rsidP="0050051F">
      <w:pPr>
        <w:spacing w:line="240" w:lineRule="auto"/>
        <w:rPr>
          <w:lang w:eastAsia="ru-RU"/>
        </w:rPr>
      </w:pPr>
    </w:p>
    <w:p w:rsidR="008E18B2" w:rsidRPr="0050051F" w:rsidRDefault="008E18B2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А.М. Кусков</w:t>
      </w:r>
    </w:p>
    <w:p w:rsidR="008E18B2" w:rsidRPr="0050051F" w:rsidRDefault="008E18B2" w:rsidP="0050051F">
      <w:pPr>
        <w:spacing w:line="240" w:lineRule="auto"/>
        <w:rPr>
          <w:lang w:eastAsia="ru-RU"/>
        </w:rPr>
      </w:pPr>
    </w:p>
    <w:p w:rsidR="008E18B2" w:rsidRDefault="008E18B2" w:rsidP="0050051F">
      <w:pPr>
        <w:spacing w:line="240" w:lineRule="auto"/>
        <w:rPr>
          <w:lang w:eastAsia="ru-RU"/>
        </w:rPr>
      </w:pPr>
    </w:p>
    <w:sectPr w:rsidR="008E18B2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8B2" w:rsidRDefault="008E18B2" w:rsidP="006F0F01">
      <w:pPr>
        <w:spacing w:line="240" w:lineRule="auto"/>
      </w:pPr>
      <w:r>
        <w:separator/>
      </w:r>
    </w:p>
  </w:endnote>
  <w:endnote w:type="continuationSeparator" w:id="1">
    <w:p w:rsidR="008E18B2" w:rsidRDefault="008E18B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8B2" w:rsidRDefault="008E18B2" w:rsidP="006F0F01">
      <w:pPr>
        <w:spacing w:line="240" w:lineRule="auto"/>
      </w:pPr>
      <w:r>
        <w:separator/>
      </w:r>
    </w:p>
  </w:footnote>
  <w:footnote w:type="continuationSeparator" w:id="1">
    <w:p w:rsidR="008E18B2" w:rsidRDefault="008E18B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48F4"/>
    <w:rsid w:val="0003408A"/>
    <w:rsid w:val="00060422"/>
    <w:rsid w:val="000663AF"/>
    <w:rsid w:val="00073686"/>
    <w:rsid w:val="000B2896"/>
    <w:rsid w:val="000C24D9"/>
    <w:rsid w:val="000C4975"/>
    <w:rsid w:val="000D5161"/>
    <w:rsid w:val="000F29FE"/>
    <w:rsid w:val="0010592C"/>
    <w:rsid w:val="00120638"/>
    <w:rsid w:val="00137B8D"/>
    <w:rsid w:val="00181F27"/>
    <w:rsid w:val="001904A9"/>
    <w:rsid w:val="001A4A93"/>
    <w:rsid w:val="001F0C9A"/>
    <w:rsid w:val="002063C6"/>
    <w:rsid w:val="00212C03"/>
    <w:rsid w:val="00234034"/>
    <w:rsid w:val="002421F5"/>
    <w:rsid w:val="002458A0"/>
    <w:rsid w:val="00257845"/>
    <w:rsid w:val="002667AF"/>
    <w:rsid w:val="00275B60"/>
    <w:rsid w:val="002D2CD1"/>
    <w:rsid w:val="002F4490"/>
    <w:rsid w:val="00336C1F"/>
    <w:rsid w:val="003400DF"/>
    <w:rsid w:val="003570A8"/>
    <w:rsid w:val="00372606"/>
    <w:rsid w:val="00372FFD"/>
    <w:rsid w:val="00453CB3"/>
    <w:rsid w:val="00464B31"/>
    <w:rsid w:val="0046601A"/>
    <w:rsid w:val="00484E3B"/>
    <w:rsid w:val="004B2DC4"/>
    <w:rsid w:val="004C0964"/>
    <w:rsid w:val="0050051F"/>
    <w:rsid w:val="005327AA"/>
    <w:rsid w:val="00544245"/>
    <w:rsid w:val="005474E1"/>
    <w:rsid w:val="00557778"/>
    <w:rsid w:val="00573A77"/>
    <w:rsid w:val="00587744"/>
    <w:rsid w:val="0059363E"/>
    <w:rsid w:val="0059528F"/>
    <w:rsid w:val="005C384D"/>
    <w:rsid w:val="005D003D"/>
    <w:rsid w:val="005F32CF"/>
    <w:rsid w:val="006221CE"/>
    <w:rsid w:val="00664215"/>
    <w:rsid w:val="0069515C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64993"/>
    <w:rsid w:val="00794317"/>
    <w:rsid w:val="00811FCD"/>
    <w:rsid w:val="00817FCC"/>
    <w:rsid w:val="00853FF7"/>
    <w:rsid w:val="00876340"/>
    <w:rsid w:val="008D4A0A"/>
    <w:rsid w:val="008D55B0"/>
    <w:rsid w:val="008E0328"/>
    <w:rsid w:val="008E18B2"/>
    <w:rsid w:val="008E3600"/>
    <w:rsid w:val="00920167"/>
    <w:rsid w:val="00957BBE"/>
    <w:rsid w:val="009A7CD8"/>
    <w:rsid w:val="009C5B92"/>
    <w:rsid w:val="00A66021"/>
    <w:rsid w:val="00A72AB0"/>
    <w:rsid w:val="00A870FE"/>
    <w:rsid w:val="00A907A8"/>
    <w:rsid w:val="00A92506"/>
    <w:rsid w:val="00A95FD2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D4D59"/>
    <w:rsid w:val="00BF05C8"/>
    <w:rsid w:val="00C14927"/>
    <w:rsid w:val="00C17BCE"/>
    <w:rsid w:val="00C27A5F"/>
    <w:rsid w:val="00C64814"/>
    <w:rsid w:val="00C66D95"/>
    <w:rsid w:val="00C906B5"/>
    <w:rsid w:val="00C96AFD"/>
    <w:rsid w:val="00CA7C3D"/>
    <w:rsid w:val="00CC5585"/>
    <w:rsid w:val="00D07175"/>
    <w:rsid w:val="00D24B44"/>
    <w:rsid w:val="00D271E1"/>
    <w:rsid w:val="00D420A7"/>
    <w:rsid w:val="00D62693"/>
    <w:rsid w:val="00D72A62"/>
    <w:rsid w:val="00D76464"/>
    <w:rsid w:val="00D87B70"/>
    <w:rsid w:val="00DC0A8E"/>
    <w:rsid w:val="00DC35FF"/>
    <w:rsid w:val="00DC5896"/>
    <w:rsid w:val="00DD643C"/>
    <w:rsid w:val="00DE4856"/>
    <w:rsid w:val="00DE5C3C"/>
    <w:rsid w:val="00DE609E"/>
    <w:rsid w:val="00DF2094"/>
    <w:rsid w:val="00E205F4"/>
    <w:rsid w:val="00E33392"/>
    <w:rsid w:val="00E41AF8"/>
    <w:rsid w:val="00EC3839"/>
    <w:rsid w:val="00EC6E67"/>
    <w:rsid w:val="00ED64B1"/>
    <w:rsid w:val="00ED6DCE"/>
    <w:rsid w:val="00F000AD"/>
    <w:rsid w:val="00F3298D"/>
    <w:rsid w:val="00F46809"/>
    <w:rsid w:val="00F77AF1"/>
    <w:rsid w:val="00F862F9"/>
    <w:rsid w:val="00FA2838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82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2</Pages>
  <Words>501</Words>
  <Characters>2859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15</cp:revision>
  <cp:lastPrinted>2020-09-04T12:48:00Z</cp:lastPrinted>
  <dcterms:created xsi:type="dcterms:W3CDTF">2020-09-03T09:41:00Z</dcterms:created>
  <dcterms:modified xsi:type="dcterms:W3CDTF">2021-08-16T12:20:00Z</dcterms:modified>
</cp:coreProperties>
</file>